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EE" w:rsidRDefault="00FD0AEE" w:rsidP="00F61F8E">
      <w:pPr>
        <w:pStyle w:val="Heading1"/>
        <w:rPr>
          <w:b/>
          <w:lang w:val="ru-RU"/>
        </w:rPr>
      </w:pPr>
    </w:p>
    <w:p w:rsidR="00FD0AEE" w:rsidRDefault="00FD0AEE" w:rsidP="00F61F8E">
      <w:pPr>
        <w:framePr w:hSpace="141" w:wrap="around" w:vAnchor="text" w:hAnchor="page" w:x="6016" w:y="1"/>
        <w:rPr>
          <w:noProof/>
        </w:rPr>
      </w:pPr>
      <w:r w:rsidRPr="00F0187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D0AEE" w:rsidRDefault="00FD0AEE" w:rsidP="00F61F8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FD0AEE" w:rsidRDefault="00FD0AEE" w:rsidP="00F61F8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D0AEE" w:rsidRDefault="00FD0AEE" w:rsidP="00F61F8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D0AEE" w:rsidRPr="0039378D" w:rsidRDefault="00FD0AEE" w:rsidP="00F61F8E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D0AEE" w:rsidRDefault="00FD0AEE" w:rsidP="00F61F8E"/>
    <w:p w:rsidR="00FD0AEE" w:rsidRPr="0039378D" w:rsidRDefault="00FD0AEE" w:rsidP="00F61F8E">
      <w:pPr>
        <w:rPr>
          <w:sz w:val="28"/>
          <w:szCs w:val="28"/>
        </w:rPr>
      </w:pPr>
      <w:r>
        <w:rPr>
          <w:sz w:val="28"/>
          <w:szCs w:val="28"/>
          <w:lang w:val="ru-RU"/>
        </w:rPr>
        <w:t>19травня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149 </w:t>
      </w:r>
      <w:r w:rsidRPr="0039378D">
        <w:rPr>
          <w:sz w:val="28"/>
          <w:szCs w:val="28"/>
        </w:rPr>
        <w:t>-к</w:t>
      </w:r>
    </w:p>
    <w:p w:rsidR="00FD0AEE" w:rsidRPr="0039378D" w:rsidRDefault="00FD0AEE" w:rsidP="00F61F8E">
      <w:pPr>
        <w:rPr>
          <w:b/>
        </w:rPr>
      </w:pPr>
    </w:p>
    <w:p w:rsidR="00FD0AEE" w:rsidRDefault="00FD0AEE" w:rsidP="00F61F8E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FD0AEE" w:rsidRPr="005B6AF9" w:rsidRDefault="00FD0AEE" w:rsidP="00F61F8E">
      <w:pPr>
        <w:jc w:val="center"/>
        <w:rPr>
          <w:b/>
          <w:sz w:val="28"/>
        </w:rPr>
      </w:pPr>
      <w:r>
        <w:rPr>
          <w:b/>
          <w:sz w:val="28"/>
        </w:rPr>
        <w:t>відпустки Терещенко Н.В.</w:t>
      </w:r>
    </w:p>
    <w:p w:rsidR="00FD0AEE" w:rsidRDefault="00FD0AEE" w:rsidP="00F61F8E">
      <w:pPr>
        <w:jc w:val="center"/>
        <w:rPr>
          <w:sz w:val="28"/>
        </w:rPr>
      </w:pPr>
    </w:p>
    <w:p w:rsidR="00FD0AEE" w:rsidRPr="00357583" w:rsidRDefault="00FD0AEE" w:rsidP="00357583">
      <w:pPr>
        <w:pStyle w:val="Heading1"/>
        <w:spacing w:line="276" w:lineRule="auto"/>
        <w:ind w:firstLine="708"/>
        <w:jc w:val="both"/>
        <w:rPr>
          <w:sz w:val="30"/>
        </w:rPr>
      </w:pPr>
      <w:r>
        <w:t xml:space="preserve">На підставі </w:t>
      </w:r>
      <w:r w:rsidRPr="001B36F7">
        <w:t xml:space="preserve"> пункту 20  частини 4   статті  42 Закону України «Про місцеве самоврядування в Україні»</w:t>
      </w:r>
      <w:r>
        <w:t>, статті  21 Закону України «</w:t>
      </w:r>
      <w:r w:rsidRPr="001B36F7">
        <w:t>Про службу в о</w:t>
      </w:r>
      <w:r>
        <w:t>рганах мiсцевого самоврядування»</w:t>
      </w:r>
      <w:r w:rsidRPr="001B36F7">
        <w:t xml:space="preserve">, </w:t>
      </w:r>
      <w:r>
        <w:t>статей 6, 12Закону України «</w:t>
      </w:r>
      <w:r w:rsidRPr="001B36F7">
        <w:t>П</w:t>
      </w:r>
      <w:r>
        <w:t>ро вiдпустки»,рішення  Арцизької міської ради від 24 грудня 2020 року №89-</w:t>
      </w:r>
      <w:r>
        <w:rPr>
          <w:lang w:val="en-US"/>
        </w:rPr>
        <w:t>VIII</w:t>
      </w:r>
      <w: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>»,</w:t>
      </w:r>
      <w:r w:rsidRPr="00357583">
        <w:t>розглянувши  заяву  Терещенко Н.В.:</w:t>
      </w:r>
    </w:p>
    <w:p w:rsidR="00FD0AEE" w:rsidRDefault="00FD0AEE" w:rsidP="00F61F8E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Терещенко Наталії Володимирівні,  головному спеціалісту  відділу бухгалтерського обліку, звітності та фінансово-господарського забезпечення</w:t>
      </w:r>
      <w:r w:rsidRPr="00D51FF6">
        <w:t xml:space="preserve"> </w:t>
      </w:r>
      <w:r w:rsidRPr="00CB684E">
        <w:t>Арцизько</w:t>
      </w:r>
      <w:r>
        <w:t>ї</w:t>
      </w:r>
      <w:r w:rsidRPr="00CB684E">
        <w:t xml:space="preserve"> місько</w:t>
      </w:r>
      <w:r>
        <w:t>ї ради, частину  щорічної основної  відпустки</w:t>
      </w:r>
      <w:r w:rsidRPr="00D51FF6">
        <w:t xml:space="preserve"> </w:t>
      </w:r>
      <w:r>
        <w:t>тривалістю  14  календарних днів</w:t>
      </w:r>
      <w:r>
        <w:rPr>
          <w:lang w:val="ru-RU"/>
        </w:rPr>
        <w:t xml:space="preserve"> </w:t>
      </w:r>
      <w:r w:rsidRPr="00D51FF6">
        <w:rPr>
          <w:highlight w:val="black"/>
        </w:rPr>
        <w:t>з 01 червня  2021 року по  14 червня 2021 року включно,  за період роботи з  01 січня 2020 по  31 грудня 2020</w:t>
      </w:r>
      <w:bookmarkStart w:id="0" w:name="_GoBack"/>
      <w:bookmarkEnd w:id="0"/>
      <w:r w:rsidRPr="00D51FF6">
        <w:rPr>
          <w:highlight w:val="black"/>
        </w:rPr>
        <w:t xml:space="preserve"> року.</w:t>
      </w:r>
      <w:r>
        <w:t xml:space="preserve"> </w:t>
      </w:r>
    </w:p>
    <w:p w:rsidR="00FD0AEE" w:rsidRPr="00C37068" w:rsidRDefault="00FD0AEE" w:rsidP="00F61F8E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Терещенко Наталії Володимирівні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FD0AEE" w:rsidRPr="005B6AF9" w:rsidRDefault="00FD0AEE" w:rsidP="00F61F8E">
      <w:pPr>
        <w:pStyle w:val="BodyText"/>
        <w:ind w:firstLine="708"/>
        <w:rPr>
          <w:sz w:val="28"/>
          <w:szCs w:val="28"/>
        </w:rPr>
      </w:pPr>
      <w:r w:rsidRPr="005B6AF9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D0AEE" w:rsidRPr="0039378D" w:rsidRDefault="00FD0AEE" w:rsidP="00F61F8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міської ради Стоянову О.П.</w:t>
      </w:r>
    </w:p>
    <w:p w:rsidR="00FD0AEE" w:rsidRDefault="00FD0AEE" w:rsidP="00F61F8E">
      <w:pPr>
        <w:pStyle w:val="Heading2"/>
      </w:pPr>
    </w:p>
    <w:p w:rsidR="00FD0AEE" w:rsidRPr="00357583" w:rsidRDefault="00FD0AEE" w:rsidP="00357583"/>
    <w:p w:rsidR="00FD0AEE" w:rsidRPr="000917CC" w:rsidRDefault="00FD0AEE" w:rsidP="00F61F8E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FD0AEE" w:rsidRDefault="00FD0AEE" w:rsidP="00F61F8E">
      <w:pPr>
        <w:pStyle w:val="Heading2"/>
      </w:pPr>
    </w:p>
    <w:p w:rsidR="00FD0AEE" w:rsidRDefault="00FD0AEE" w:rsidP="00F61F8E">
      <w:pPr>
        <w:pStyle w:val="Heading2"/>
      </w:pPr>
    </w:p>
    <w:p w:rsidR="00FD0AEE" w:rsidRDefault="00FD0AEE" w:rsidP="00F61F8E">
      <w:pPr>
        <w:pStyle w:val="Heading2"/>
      </w:pPr>
      <w:r>
        <w:t>З розпорядженням ознайомлена</w:t>
      </w:r>
      <w:r>
        <w:tab/>
        <w:t>_____________    Н.Терещенко</w:t>
      </w:r>
    </w:p>
    <w:p w:rsidR="00FD0AEE" w:rsidRPr="002D6B80" w:rsidRDefault="00FD0AEE" w:rsidP="00F61F8E">
      <w:pPr>
        <w:rPr>
          <w:u w:val="single"/>
        </w:rPr>
      </w:pPr>
    </w:p>
    <w:p w:rsidR="00FD0AEE" w:rsidRDefault="00FD0AEE" w:rsidP="00F61F8E"/>
    <w:p w:rsidR="00FD0AEE" w:rsidRDefault="00FD0AEE" w:rsidP="00F61F8E"/>
    <w:p w:rsidR="00FD0AEE" w:rsidRDefault="00FD0AEE" w:rsidP="00F61F8E"/>
    <w:p w:rsidR="00FD0AEE" w:rsidRDefault="00FD0AEE" w:rsidP="00F61F8E"/>
    <w:p w:rsidR="00FD0AEE" w:rsidRDefault="00FD0AEE" w:rsidP="00F61F8E"/>
    <w:p w:rsidR="00FD0AEE" w:rsidRDefault="00FD0AEE" w:rsidP="00F61F8E"/>
    <w:p w:rsidR="00FD0AEE" w:rsidRDefault="00FD0AEE" w:rsidP="00F61F8E"/>
    <w:p w:rsidR="00FD0AEE" w:rsidRDefault="00FD0AEE" w:rsidP="00F61F8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0AEE" w:rsidRPr="00E96A52" w:rsidRDefault="00FD0AEE" w:rsidP="00F61F8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D0AEE" w:rsidRPr="00E96A52" w:rsidRDefault="00FD0AEE" w:rsidP="00F61F8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19 травня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149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D0AEE" w:rsidRDefault="00FD0AEE" w:rsidP="00F61F8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0AEE" w:rsidRPr="000A696E" w:rsidRDefault="00FD0AEE" w:rsidP="00F61F8E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Терещенко Н.В.</w:t>
      </w:r>
      <w:r w:rsidRPr="000A696E">
        <w:rPr>
          <w:sz w:val="28"/>
          <w:szCs w:val="28"/>
        </w:rPr>
        <w:t>»</w:t>
      </w:r>
    </w:p>
    <w:p w:rsidR="00FD0AEE" w:rsidRPr="00A84420" w:rsidRDefault="00FD0AEE" w:rsidP="00F61F8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0AEE" w:rsidRPr="00CF77D5" w:rsidRDefault="00FD0AEE" w:rsidP="00F61F8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D0AEE" w:rsidRPr="00E05F39" w:rsidRDefault="00FD0AEE" w:rsidP="00F61F8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FD0AEE" w:rsidRPr="00E05F39" w:rsidRDefault="00FD0AEE" w:rsidP="00F61F8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FD0AEE" w:rsidRPr="00E05F39" w:rsidRDefault="00FD0AEE" w:rsidP="00F61F8E">
      <w:pPr>
        <w:rPr>
          <w:b/>
          <w:sz w:val="28"/>
          <w:szCs w:val="28"/>
        </w:rPr>
      </w:pPr>
    </w:p>
    <w:p w:rsidR="00FD0AEE" w:rsidRDefault="00FD0AEE" w:rsidP="00F61F8E">
      <w:pPr>
        <w:rPr>
          <w:sz w:val="28"/>
          <w:szCs w:val="28"/>
        </w:rPr>
      </w:pPr>
    </w:p>
    <w:p w:rsidR="00FD0AEE" w:rsidRPr="00E05F39" w:rsidRDefault="00FD0AEE" w:rsidP="00F61F8E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D0AEE" w:rsidRPr="00E05F39" w:rsidRDefault="00FD0AEE" w:rsidP="00F61F8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FD0AEE" w:rsidRPr="00E05F39" w:rsidRDefault="00FD0AEE" w:rsidP="00F61F8E">
      <w:pPr>
        <w:rPr>
          <w:sz w:val="28"/>
          <w:szCs w:val="28"/>
        </w:rPr>
      </w:pPr>
    </w:p>
    <w:p w:rsidR="00FD0AEE" w:rsidRDefault="00FD0AEE" w:rsidP="00F61F8E">
      <w:pPr>
        <w:rPr>
          <w:sz w:val="28"/>
          <w:szCs w:val="28"/>
        </w:rPr>
      </w:pPr>
    </w:p>
    <w:p w:rsidR="00FD0AEE" w:rsidRDefault="00FD0AEE" w:rsidP="00F61F8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FD0AEE" w:rsidRPr="00E05F39" w:rsidRDefault="00FD0AEE" w:rsidP="00F61F8E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FD0AEE" w:rsidRPr="00E05F39" w:rsidRDefault="00FD0AEE" w:rsidP="00F61F8E">
      <w:pPr>
        <w:rPr>
          <w:sz w:val="28"/>
          <w:szCs w:val="28"/>
        </w:rPr>
      </w:pPr>
    </w:p>
    <w:p w:rsidR="00FD0AEE" w:rsidRDefault="00FD0AEE" w:rsidP="00F61F8E"/>
    <w:p w:rsidR="00FD0AEE" w:rsidRDefault="00FD0AEE" w:rsidP="00F61F8E"/>
    <w:p w:rsidR="00FD0AEE" w:rsidRPr="00F61F8E" w:rsidRDefault="00FD0AEE" w:rsidP="00F61F8E">
      <w:pPr>
        <w:rPr>
          <w:lang w:val="ru-RU"/>
        </w:rPr>
      </w:pPr>
    </w:p>
    <w:p w:rsidR="00FD0AEE" w:rsidRDefault="00FD0AEE" w:rsidP="00F61F8E"/>
    <w:p w:rsidR="00FD0AEE" w:rsidRDefault="00FD0AEE" w:rsidP="00F61F8E"/>
    <w:p w:rsidR="00FD0AEE" w:rsidRPr="006D7188" w:rsidRDefault="00FD0AEE" w:rsidP="00F61F8E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FD0AEE" w:rsidRDefault="00FD0AEE"/>
    <w:sectPr w:rsidR="00FD0AEE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F8E"/>
    <w:rsid w:val="000917CC"/>
    <w:rsid w:val="000A696E"/>
    <w:rsid w:val="001B36F7"/>
    <w:rsid w:val="002D6B80"/>
    <w:rsid w:val="003010A8"/>
    <w:rsid w:val="00357583"/>
    <w:rsid w:val="0039378D"/>
    <w:rsid w:val="00475796"/>
    <w:rsid w:val="005B6AF9"/>
    <w:rsid w:val="005C617C"/>
    <w:rsid w:val="005E4AE2"/>
    <w:rsid w:val="006D7188"/>
    <w:rsid w:val="007735AB"/>
    <w:rsid w:val="00840DE3"/>
    <w:rsid w:val="00947E08"/>
    <w:rsid w:val="009618B2"/>
    <w:rsid w:val="00A84420"/>
    <w:rsid w:val="00B401B9"/>
    <w:rsid w:val="00C37068"/>
    <w:rsid w:val="00C918EC"/>
    <w:rsid w:val="00CB684E"/>
    <w:rsid w:val="00CF77D5"/>
    <w:rsid w:val="00D51FF6"/>
    <w:rsid w:val="00E05F39"/>
    <w:rsid w:val="00E96A52"/>
    <w:rsid w:val="00F01879"/>
    <w:rsid w:val="00F61F8E"/>
    <w:rsid w:val="00FD0AEE"/>
    <w:rsid w:val="00FD2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F8E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1F8E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1F8E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1F8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61F8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F61F8E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61F8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F61F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61F8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F61F8E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F61F8E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F61F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61F8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1F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1F8E"/>
    <w:rPr>
      <w:rFonts w:ascii="Tahoma" w:hAnsi="Tahoma" w:cs="Tahoma"/>
      <w:sz w:val="16"/>
      <w:szCs w:val="16"/>
      <w:lang w:val="uk-UA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3575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57583"/>
    <w:rPr>
      <w:rFonts w:ascii="Times New Roman" w:hAnsi="Times New Roman" w:cs="Times New Roman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299</Words>
  <Characters>1707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2021-05-21T10:16:00Z</cp:lastPrinted>
  <dcterms:created xsi:type="dcterms:W3CDTF">2021-05-18T08:07:00Z</dcterms:created>
  <dcterms:modified xsi:type="dcterms:W3CDTF">2022-01-11T10:30:00Z</dcterms:modified>
</cp:coreProperties>
</file>